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D680">
      <w:pPr>
        <w:pStyle w:val="109"/>
        <w:tabs>
          <w:tab w:val="right" w:pos="9639"/>
        </w:tabs>
        <w:spacing w:after="0"/>
        <w:rPr>
          <w:rFonts w:hint="eastAsia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R5-25209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</w:t>
      </w:r>
      <w:bookmarkStart w:id="1" w:name="_GoBack"/>
      <w:bookmarkEnd w:id="1"/>
    </w:p>
    <w:p w14:paraId="39060F1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Malta, MT, 19th May 2025 - 23rd May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579A9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F3787D2"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12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 w14:paraId="12AE43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FDD17"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 w14:paraId="7A3A64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7E78EAEC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442278D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C72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07960AD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D943213"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PRD21 CDS NR band and CBW FR1 n104 UL MIMO</w:t>
            </w:r>
          </w:p>
        </w:tc>
      </w:tr>
      <w:tr w14:paraId="28B681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24CF6530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4D377C3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0BF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18FA62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2CA6B896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68F7EEFB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204EF014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341E07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>-0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23</w:t>
            </w:r>
          </w:p>
        </w:tc>
      </w:tr>
    </w:tbl>
    <w:p w14:paraId="1548BE1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2D6CF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6F9C92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1571AD88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D716B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7E8EBFA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794A93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028E52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32500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73C9167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52522D5D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03BAECB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1017D23C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22AB5F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9C5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189FA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9E6C40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4A42A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3A0C48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4A14F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44D88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194E42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D21EA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7B6692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868417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28913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A6A6D9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AA75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A276E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1C763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91E439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A0BEC5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C949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82BD2E9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95F4DA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BDB993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2DC61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4B48F0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65C963D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49D5A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050081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1E051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22977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0F2E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AAD066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6FC48D8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B560C60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20C370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3FBD65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03413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3EEE3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5AE05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DE2DF53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4ABED47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5006EF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5F074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49115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B6CD9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8FD9B6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CC5A80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C37BD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36A782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B237F8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449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EBA37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BA50C0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A8A0E4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A8788A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3F0405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2E8741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FDA09C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89903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C725C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071B8C9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E3874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C963F9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FA4CA8E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6F9F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E3515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1251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802DC61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753252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47A52B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1BE49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0051589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FB46F8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733A864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A736B1A"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Band n104 UL MIMO for PC3 and PC2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C79DBF">
            <w:pPr>
              <w:pStyle w:val="109"/>
              <w:spacing w:after="0"/>
            </w:pPr>
          </w:p>
        </w:tc>
      </w:tr>
      <w:tr w14:paraId="37D86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61BE650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7EB3FC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AFA9D7A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9028F3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21370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ADC2F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5171B1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579BDC4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A1B9B2B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F9E222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0D984CE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7FAD1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323C20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06B579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B147C8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5487F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A611A4E">
            <w:pPr>
              <w:pStyle w:val="109"/>
              <w:spacing w:after="0"/>
            </w:pPr>
          </w:p>
        </w:tc>
      </w:tr>
      <w:tr w14:paraId="12259A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2C9184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0E1041D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1726F48E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3CAE1A0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68E4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65AE6D51">
      <w:pPr>
        <w:pStyle w:val="109"/>
        <w:rPr>
          <w:lang w:val="en-US"/>
        </w:rPr>
      </w:pPr>
    </w:p>
    <w:p w14:paraId="025A8D04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7F629863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6468F51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652E50C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3FAE5EA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576EF3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36D024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1333D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EC0BF2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78DB417C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03B5EC14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09B7F0E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F7D2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5F04A">
    <w:pPr>
      <w:pStyle w:val="45"/>
    </w:pPr>
  </w:p>
  <w:p w14:paraId="6F65A3EE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6095CE3"/>
    <w:rsid w:val="07F86FD0"/>
    <w:rsid w:val="087D297A"/>
    <w:rsid w:val="0B474010"/>
    <w:rsid w:val="0C906407"/>
    <w:rsid w:val="0FDC646C"/>
    <w:rsid w:val="1003756C"/>
    <w:rsid w:val="112C348B"/>
    <w:rsid w:val="12125420"/>
    <w:rsid w:val="12943BD0"/>
    <w:rsid w:val="161D0664"/>
    <w:rsid w:val="17F715BD"/>
    <w:rsid w:val="1B0E184C"/>
    <w:rsid w:val="1BA3160C"/>
    <w:rsid w:val="1BC16C12"/>
    <w:rsid w:val="1CF22270"/>
    <w:rsid w:val="1D7153EB"/>
    <w:rsid w:val="1E931D40"/>
    <w:rsid w:val="2236620F"/>
    <w:rsid w:val="22460CBA"/>
    <w:rsid w:val="228175D9"/>
    <w:rsid w:val="25741C29"/>
    <w:rsid w:val="26C43D2D"/>
    <w:rsid w:val="276500BD"/>
    <w:rsid w:val="27BF730C"/>
    <w:rsid w:val="28517DB3"/>
    <w:rsid w:val="2B887546"/>
    <w:rsid w:val="2E2E26AD"/>
    <w:rsid w:val="30421F85"/>
    <w:rsid w:val="30E61DD3"/>
    <w:rsid w:val="31BC7211"/>
    <w:rsid w:val="351854D7"/>
    <w:rsid w:val="354E04A4"/>
    <w:rsid w:val="37033E36"/>
    <w:rsid w:val="37400CD9"/>
    <w:rsid w:val="3A700065"/>
    <w:rsid w:val="3D12591E"/>
    <w:rsid w:val="48793E96"/>
    <w:rsid w:val="4A7706DB"/>
    <w:rsid w:val="4BC84CF7"/>
    <w:rsid w:val="4E777AF4"/>
    <w:rsid w:val="4EDF1ABC"/>
    <w:rsid w:val="514E55EA"/>
    <w:rsid w:val="52397DEB"/>
    <w:rsid w:val="53BE569A"/>
    <w:rsid w:val="558945CE"/>
    <w:rsid w:val="55D9478A"/>
    <w:rsid w:val="56686AB3"/>
    <w:rsid w:val="58696007"/>
    <w:rsid w:val="5880747A"/>
    <w:rsid w:val="58A1521B"/>
    <w:rsid w:val="5B0A4FBD"/>
    <w:rsid w:val="61054C1C"/>
    <w:rsid w:val="62DD3E94"/>
    <w:rsid w:val="638E5CCA"/>
    <w:rsid w:val="65350430"/>
    <w:rsid w:val="6AC66D75"/>
    <w:rsid w:val="6AF3005C"/>
    <w:rsid w:val="6B860A46"/>
    <w:rsid w:val="700A6CD3"/>
    <w:rsid w:val="714C0EDA"/>
    <w:rsid w:val="722A18B9"/>
    <w:rsid w:val="734D7008"/>
    <w:rsid w:val="74FB4C25"/>
    <w:rsid w:val="7860333A"/>
    <w:rsid w:val="792F4180"/>
    <w:rsid w:val="7CA26E88"/>
    <w:rsid w:val="7D76245C"/>
    <w:rsid w:val="7DA6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2025-05-07T03:26:31Z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